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3ACB0" w14:textId="7DED0BFD" w:rsidR="00CC362D" w:rsidRPr="0080142E" w:rsidRDefault="00CC362D" w:rsidP="002D5E46">
      <w:pPr>
        <w:pStyle w:val="NormalAshurst"/>
        <w:jc w:val="center"/>
        <w:rPr>
          <w:b/>
          <w:bCs/>
          <w:lang w:val="en-US"/>
        </w:rPr>
      </w:pPr>
      <w:r w:rsidRPr="0080142E">
        <w:rPr>
          <w:b/>
          <w:bCs/>
          <w:lang w:val="en-US"/>
        </w:rPr>
        <w:t>FORM F</w:t>
      </w:r>
    </w:p>
    <w:p w14:paraId="6924C9B5" w14:textId="46BA58C4" w:rsidR="00CC362D" w:rsidRPr="0080142E" w:rsidRDefault="00377D89" w:rsidP="002D5E46">
      <w:pPr>
        <w:pStyle w:val="NormalAshurst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SOQ </w:t>
      </w:r>
      <w:r w:rsidR="00CC362D" w:rsidRPr="0080142E">
        <w:rPr>
          <w:b/>
          <w:bCs/>
          <w:lang w:val="en-US"/>
        </w:rPr>
        <w:t>KEY PERSONNEL RESUME FORM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591"/>
      </w:tblGrid>
      <w:tr w:rsidR="00CC362D" w:rsidRPr="0080142E" w14:paraId="158117E9" w14:textId="77777777" w:rsidTr="002F6A00">
        <w:tc>
          <w:tcPr>
            <w:tcW w:w="9017" w:type="dxa"/>
            <w:gridSpan w:val="2"/>
            <w:tcMar>
              <w:left w:w="108" w:type="dxa"/>
              <w:right w:w="108" w:type="dxa"/>
            </w:tcMar>
          </w:tcPr>
          <w:p w14:paraId="435B02A4" w14:textId="1C3A8914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 xml:space="preserve">Brief Resume of </w:t>
            </w:r>
            <w:r w:rsidR="00377D89">
              <w:rPr>
                <w:b/>
                <w:bCs/>
                <w:lang w:val="en-US"/>
              </w:rPr>
              <w:t xml:space="preserve">SOQ </w:t>
            </w:r>
            <w:r w:rsidRPr="0080142E">
              <w:rPr>
                <w:b/>
                <w:bCs/>
                <w:lang w:val="en-US"/>
              </w:rPr>
              <w:t>Key Personnel for the Project.</w:t>
            </w:r>
          </w:p>
        </w:tc>
      </w:tr>
      <w:tr w:rsidR="00CC362D" w:rsidRPr="0080142E" w14:paraId="7EFABEB7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47F005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a.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73BDF84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Name &amp; Current Title:</w:t>
            </w:r>
          </w:p>
        </w:tc>
      </w:tr>
      <w:tr w:rsidR="00CC362D" w:rsidRPr="0080142E" w14:paraId="6E4671CB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47364A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b.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9E9ED6F" w14:textId="4BCFD339" w:rsidR="00CC362D" w:rsidRPr="0080142E" w:rsidRDefault="00377D89" w:rsidP="002D5E46">
            <w:pPr>
              <w:pStyle w:val="NormalAshurst"/>
              <w:rPr>
                <w:lang w:val="en-US"/>
              </w:rPr>
            </w:pPr>
            <w:r>
              <w:rPr>
                <w:lang w:val="en-US"/>
              </w:rPr>
              <w:t xml:space="preserve">SOQ </w:t>
            </w:r>
            <w:r w:rsidR="00CC362D" w:rsidRPr="0080142E">
              <w:rPr>
                <w:lang w:val="en-US"/>
              </w:rPr>
              <w:t>Key Personnel Position on Project:</w:t>
            </w:r>
          </w:p>
        </w:tc>
      </w:tr>
      <w:tr w:rsidR="00CC362D" w:rsidRPr="0080142E" w14:paraId="7706D574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F887AF9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c.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1E2709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Name of Firm with which you are now associated:</w:t>
            </w:r>
          </w:p>
        </w:tc>
      </w:tr>
      <w:tr w:rsidR="00CC362D" w:rsidRPr="0080142E" w14:paraId="60914AAA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C37B99A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  <w:vAlign w:val="center"/>
          </w:tcPr>
          <w:p w14:paraId="60D8298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Years' experience: With this Firm ____; Years With Other Firms ____Years</w:t>
            </w:r>
          </w:p>
          <w:p w14:paraId="5FBDFF0D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  <w:r w:rsidRPr="0080142E">
              <w:rPr>
                <w:i/>
                <w:lang w:val="en-US"/>
              </w:rPr>
              <w:t>Please list chronologically (most recent experience first) your employment history, position, general responsibilities, and duration of employment for the last fifteen (15) years. (NOTE: If you have less than 15 years experience, please list the experience for those y ears you have worked. Project specific experience shall be included in Section (g) below):</w:t>
            </w:r>
          </w:p>
          <w:p w14:paraId="16EE7BDA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</w:p>
          <w:p w14:paraId="561223C6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</w:p>
          <w:p w14:paraId="10F34B0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32DC06A4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0EA4BC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e.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769D9F8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Education: Name &amp; Location of Institution(s)/Degree(s)/Year/Specialization:</w:t>
            </w:r>
          </w:p>
        </w:tc>
      </w:tr>
      <w:tr w:rsidR="00CC362D" w:rsidRPr="0080142E" w14:paraId="610DB5D8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DF78BAF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f.</w:t>
            </w:r>
          </w:p>
        </w:tc>
        <w:tc>
          <w:tcPr>
            <w:tcW w:w="8591" w:type="dxa"/>
            <w:tcBorders>
              <w:left w:val="nil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CB684B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Active Registration: Year First Registered/ Discipline/State Registration #:</w:t>
            </w:r>
          </w:p>
        </w:tc>
      </w:tr>
      <w:tr w:rsidR="00CC362D" w:rsidRPr="0080142E" w14:paraId="69A87DC2" w14:textId="77777777" w:rsidTr="002F6A00">
        <w:tc>
          <w:tcPr>
            <w:tcW w:w="426" w:type="dxa"/>
            <w:vMerge w:val="restart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606121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g.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11F1929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References</w:t>
            </w:r>
          </w:p>
          <w:p w14:paraId="7B9088B5" w14:textId="2F0E5381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1.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72D9854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1DDA1869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52E7291E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09214DDA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5DB4518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6F9CEAE4" w14:textId="77777777" w:rsidTr="002F6A00">
        <w:tc>
          <w:tcPr>
            <w:tcW w:w="426" w:type="dxa"/>
            <w:vMerge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FED73E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383A155" w14:textId="78AA688B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2.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7BD11A0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1FDFC0A8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65EE9F4E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0E626EF9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7147EEB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62DF7A1F" w14:textId="77777777" w:rsidTr="002F6A00">
        <w:tc>
          <w:tcPr>
            <w:tcW w:w="426" w:type="dxa"/>
            <w:vMerge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1EC30ED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D1DD6EE" w14:textId="30977814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3.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4CCB326A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2A59F110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5781C38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2836441F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44E01056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5AB5B7F5" w14:textId="77777777" w:rsidTr="002F6A00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25CF105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h.</w:t>
            </w:r>
          </w:p>
        </w:tc>
        <w:tc>
          <w:tcPr>
            <w:tcW w:w="8591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32972D0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Document the extent and depth of your experience and qualifications relevant to the Project.</w:t>
            </w:r>
          </w:p>
          <w:p w14:paraId="6CA721B5" w14:textId="03DEA615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1.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Note your specific responsibilities and authorities for each project, not those of the firm.</w:t>
            </w:r>
          </w:p>
          <w:p w14:paraId="62C5177C" w14:textId="2DE13719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2.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Note whether experience is with current firm or with other firm.</w:t>
            </w:r>
          </w:p>
          <w:p w14:paraId="3E22DE44" w14:textId="49EE8348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3.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Provide beginning and end dates for each project.</w:t>
            </w:r>
          </w:p>
        </w:tc>
      </w:tr>
    </w:tbl>
    <w:p w14:paraId="085F295E" w14:textId="3AB6F395" w:rsidR="002D5E46" w:rsidRPr="0080142E" w:rsidRDefault="002D5E46" w:rsidP="002D5E46">
      <w:pPr>
        <w:pStyle w:val="NormalAshurst"/>
        <w:rPr>
          <w:lang w:val="en-US"/>
        </w:rPr>
      </w:pPr>
    </w:p>
    <w:p w14:paraId="17AB7A24" w14:textId="77777777" w:rsidR="002D5E46" w:rsidRPr="0080142E" w:rsidRDefault="002D5E46">
      <w:pPr>
        <w:rPr>
          <w:sz w:val="22"/>
          <w:lang w:val="en-US"/>
        </w:rPr>
      </w:pPr>
      <w:r w:rsidRPr="0080142E">
        <w:rPr>
          <w:lang w:val="en-US"/>
        </w:rPr>
        <w:br w:type="page"/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8170"/>
      </w:tblGrid>
      <w:tr w:rsidR="00CC362D" w:rsidRPr="0080142E" w14:paraId="25B0FEA2" w14:textId="77777777" w:rsidTr="002D5E46">
        <w:tc>
          <w:tcPr>
            <w:tcW w:w="9020" w:type="dxa"/>
            <w:gridSpan w:val="2"/>
            <w:tcMar>
              <w:left w:w="108" w:type="dxa"/>
              <w:right w:w="108" w:type="dxa"/>
            </w:tcMar>
          </w:tcPr>
          <w:p w14:paraId="45C2BC30" w14:textId="77777777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lastRenderedPageBreak/>
              <w:t>List at least three (3), but no more than five (5) relevant projects* for which you have performed a similar function.</w:t>
            </w:r>
          </w:p>
          <w:p w14:paraId="5ABA4A6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37C4A6B6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0E3C596E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3C3F851D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BE26D3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883F1D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8E123C4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025D03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* On-call contracts with multiple task orders (on multiple projects) may not be listed as a single project.</w:t>
            </w:r>
          </w:p>
        </w:tc>
      </w:tr>
      <w:tr w:rsidR="00CC362D" w:rsidRPr="0080142E" w14:paraId="3DD35DA4" w14:textId="77777777" w:rsidTr="002D5E46">
        <w:tc>
          <w:tcPr>
            <w:tcW w:w="9020" w:type="dxa"/>
            <w:gridSpan w:val="2"/>
            <w:tcMar>
              <w:left w:w="108" w:type="dxa"/>
              <w:right w:w="108" w:type="dxa"/>
            </w:tcMar>
          </w:tcPr>
          <w:p w14:paraId="122558F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5FEA49F3" w14:textId="77777777" w:rsidTr="002D5E46">
        <w:tc>
          <w:tcPr>
            <w:tcW w:w="850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0BC28DA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i.</w:t>
            </w:r>
          </w:p>
        </w:tc>
        <w:tc>
          <w:tcPr>
            <w:tcW w:w="8170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D782FF3" w14:textId="78A9068C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 xml:space="preserve">For </w:t>
            </w:r>
            <w:r w:rsidR="00377D89">
              <w:rPr>
                <w:b/>
                <w:bCs/>
                <w:lang w:val="en-US"/>
              </w:rPr>
              <w:t xml:space="preserve">SOQ </w:t>
            </w:r>
            <w:r w:rsidRPr="0080142E">
              <w:rPr>
                <w:b/>
                <w:bCs/>
                <w:lang w:val="en-US"/>
              </w:rPr>
              <w:t>Key Personnel required to be on site full time, provide a current list of assignments, role, and the anticipated duration of each assignment.</w:t>
            </w:r>
          </w:p>
          <w:p w14:paraId="06D467C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1D9D0EF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D52CD0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5C90561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843945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439D806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0C52CF6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</w:tbl>
    <w:p w14:paraId="0C60D947" w14:textId="77777777" w:rsidR="009A4548" w:rsidRPr="00205903" w:rsidRDefault="009A4548" w:rsidP="00873E01">
      <w:pPr>
        <w:pStyle w:val="NormalAshurst"/>
        <w:rPr>
          <w:lang w:val="en-US"/>
        </w:rPr>
      </w:pPr>
    </w:p>
    <w:sectPr w:rsidR="009A4548" w:rsidRPr="00205903" w:rsidSect="00F118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50989" w14:textId="77777777" w:rsidR="001A1B1C" w:rsidRPr="00312035" w:rsidRDefault="001A1B1C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7CAEFB92" w14:textId="77777777" w:rsidR="001A1B1C" w:rsidRPr="00312035" w:rsidRDefault="001A1B1C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7EEDDFDA" w14:textId="77777777" w:rsidR="001A1B1C" w:rsidRPr="00312035" w:rsidRDefault="001A1B1C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6F9C8E66" w:rsidR="00822BDC" w:rsidRPr="00C8031A" w:rsidRDefault="00315243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4B3834">
            <w:t>EUS\</w:t>
          </w:r>
          <w:proofErr w:type="spellStart"/>
          <w:r w:rsidR="004B3834">
            <w:t>MLYNDO</w:t>
          </w:r>
          <w:proofErr w:type="spellEnd"/>
          <w:r w:rsidR="004B3834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9031" w:type="dxa"/>
      <w:tblLook w:val="04A0" w:firstRow="1" w:lastRow="0" w:firstColumn="1" w:lastColumn="0" w:noHBand="0" w:noVBand="1"/>
    </w:tblPr>
    <w:tblGrid>
      <w:gridCol w:w="3962"/>
      <w:gridCol w:w="1441"/>
      <w:gridCol w:w="3628"/>
    </w:tblGrid>
    <w:tr w:rsidR="00F1183E" w:rsidRPr="00822BDC" w14:paraId="3097F75D" w14:textId="77777777" w:rsidTr="00497C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3" w:type="dxa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1440" w:type="dxa"/>
        </w:tcPr>
        <w:p w14:paraId="39EC9F02" w14:textId="548415AF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Form F</w:t>
          </w:r>
        </w:p>
      </w:tc>
      <w:tc>
        <w:tcPr>
          <w:tcW w:w="3628" w:type="dxa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497C3A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3" w:type="dxa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1441" w:type="dxa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3627" w:type="dxa"/>
        </w:tcPr>
        <w:p w14:paraId="6D5FB046" w14:textId="3ED30C69" w:rsidR="00F1183E" w:rsidRPr="00822BDC" w:rsidRDefault="006D2ADF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August 15, 2025</w:t>
          </w:r>
        </w:p>
      </w:tc>
    </w:tr>
    <w:tr w:rsidR="00F1183E" w:rsidRPr="00822BDC" w14:paraId="0336F2A1" w14:textId="77777777" w:rsidTr="00497C3A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3" w:type="dxa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proofErr w:type="spellStart"/>
          <w:r w:rsidRPr="009E3303">
            <w:rPr>
              <w:sz w:val="18"/>
              <w:szCs w:val="18"/>
            </w:rPr>
            <w:t>T.I.P</w:t>
          </w:r>
          <w:proofErr w:type="spellEnd"/>
          <w:r w:rsidRPr="009E3303">
            <w:rPr>
              <w:sz w:val="18"/>
              <w:szCs w:val="18"/>
            </w:rPr>
            <w:t xml:space="preserve"> Project I-5718</w:t>
          </w:r>
        </w:p>
      </w:tc>
      <w:tc>
        <w:tcPr>
          <w:tcW w:w="1441" w:type="dxa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3627" w:type="dxa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23C38AD1" w:rsidR="00822BDC" w:rsidRPr="00C8031A" w:rsidRDefault="00315243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4B3834">
            <w:t>EUS\</w:t>
          </w:r>
          <w:proofErr w:type="spellStart"/>
          <w:r w:rsidR="004B3834">
            <w:t>MLYNDO</w:t>
          </w:r>
          <w:proofErr w:type="spellEnd"/>
          <w:r w:rsidR="004B3834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42CE9" w14:textId="77777777" w:rsidR="001A1B1C" w:rsidRPr="001401F4" w:rsidRDefault="001A1B1C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2879342C" w14:textId="77777777" w:rsidR="001A1B1C" w:rsidRPr="001401F4" w:rsidRDefault="001A1B1C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5DBC48EF" w14:textId="77777777" w:rsidR="001A1B1C" w:rsidRPr="00312035" w:rsidRDefault="001A1B1C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005B" w14:textId="77777777" w:rsidR="00822BDC" w:rsidRDefault="00822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CC7B" w14:textId="77777777" w:rsidR="00822BDC" w:rsidRPr="00CC362D" w:rsidRDefault="00822BDC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F890" w14:textId="77777777" w:rsidR="00822BDC" w:rsidRDefault="00822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1B1C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CB0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3514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4677F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1034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0CF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3834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D78C6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15851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581B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086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16F7E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57B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1AEA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22E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6D2E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AF7EA5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485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618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6FD5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5E7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25FF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3D62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BC432AA35F44AF330E24F16E2C1B" ma:contentTypeVersion="4" ma:contentTypeDescription="Create a new document." ma:contentTypeScope="" ma:versionID="d71139a9d3ea84d559ef0ea7da572085">
  <xsd:schema xmlns:xsd="http://www.w3.org/2001/XMLSchema" xmlns:xs="http://www.w3.org/2001/XMLSchema" xmlns:p="http://schemas.microsoft.com/office/2006/metadata/properties" xmlns:ns2="4cdd0416-48b0-47e8-b8c5-63e37ecd9e7c" targetNamespace="http://schemas.microsoft.com/office/2006/metadata/properties" ma:root="true" ma:fieldsID="ad7775665dd60110dac239bf3aa272be" ns2:_="">
    <xsd:import namespace="4cdd0416-48b0-47e8-b8c5-63e37ecd9e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d0416-48b0-47e8-b8c5-63e37ecd9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196D16-AE51-4630-8622-3383DD3214B2}"/>
</file>

<file path=customXml/itemProps4.xml><?xml version="1.0" encoding="utf-8"?>
<ds:datastoreItem xmlns:ds="http://schemas.openxmlformats.org/officeDocument/2006/customXml" ds:itemID="{42C7F169-1656-43EE-849E-B09501EBA7F4}"/>
</file>

<file path=customXml/itemProps5.xml><?xml version="1.0" encoding="utf-8"?>
<ds:datastoreItem xmlns:ds="http://schemas.openxmlformats.org/officeDocument/2006/customXml" ds:itemID="{6BB16568-6398-45B2-8C5A-741215E7FE68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3</cp:revision>
  <cp:lastPrinted>2025-08-07T21:51:00Z</cp:lastPrinted>
  <dcterms:created xsi:type="dcterms:W3CDTF">2025-08-14T23:49:00Z</dcterms:created>
  <dcterms:modified xsi:type="dcterms:W3CDTF">2025-08-14T23:49:00Z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ContentTypeId">
    <vt:lpwstr>0x010100BF62BC432AA35F44AF330E24F16E2C1B</vt:lpwstr>
  </property>
</Properties>
</file>